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Fylde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Fylde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Fylde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Fylde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Fylde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Fylde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57.9% </w:t>
      </w:r>
      <w:r w:rsidRPr="004747BF">
        <w:rPr>
          <w:rFonts w:ascii="Libre Franklin Light" w:eastAsia="Times New Roman" w:hAnsi="Libre Franklin Light" w:cs="Calibri Light"/>
        </w:rPr>
        <w:t xml:space="preserve">of those respondents classified as PGSI 8+ in Fylde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Fylde is estimated to be </w:t>
      </w:r>
      <w:r w:rsidRPr="00773DF7">
        <w:rPr>
          <w:rFonts w:ascii="Libre Franklin Light" w:eastAsia="Times New Roman" w:hAnsi="Libre Franklin Light" w:cs="Calibri Light"/>
          <w:b/>
          <w:bCs/>
          <w:color w:val="C45911" w:themeColor="accent2" w:themeShade="BF"/>
        </w:rPr>
        <w:t xml:space="preserve">£1,238,620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Fylde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Fylde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Fylde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Fylde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yld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Fylde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yld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Fylde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Fylde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yld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Fylde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Fylde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Fylde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Fylde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Fylde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Fylde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£1,238,620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Fylde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£20,175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£417,232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£29,889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£8,406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£15,412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£747,506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£1,238,620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Fylde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Fylde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Fylde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Fylde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Fylde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Fylde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Fylde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Fylde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Fylde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Fylde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Fylde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Fylde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BEA4367-C766-4597-A70D-CE28E240526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